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Yeovil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Yeovil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Yeovil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Yeovil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Yeovil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Yeovil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57.9% </w:t>
      </w:r>
      <w:r w:rsidRPr="004747BF">
        <w:rPr>
          <w:rFonts w:ascii="Libre Franklin Light" w:eastAsia="Times New Roman" w:hAnsi="Libre Franklin Light" w:cs="Calibri Light"/>
        </w:rPr>
        <w:t xml:space="preserve">of those respondents classified as PGSI 8+ in Yeovil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Yeovil is estimated to be </w:t>
      </w:r>
      <w:r w:rsidRPr="00773DF7">
        <w:rPr>
          <w:rFonts w:ascii="Libre Franklin Light" w:eastAsia="Times New Roman" w:hAnsi="Libre Franklin Light" w:cs="Calibri Light"/>
          <w:b/>
          <w:bCs/>
          <w:color w:val="C45911" w:themeColor="accent2" w:themeShade="BF"/>
        </w:rPr>
        <w:t xml:space="preserve">£1,222,521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Yeovil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Yeovil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Yeovil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Yeovil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Yeovi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Yeovil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Yeovi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Yeovil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Yeovil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57.9%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Yeovi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Yeovil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Yeovil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Yeovil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Yeovil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Yeovil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Yeovil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£1,222,521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Yeovil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£19,913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£411,809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£29,501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£737,790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£1,222,521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Yeovil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Yeovil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Yeovil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Yeovil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Yeovil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Yeovil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Yeovil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Yeovil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Yeovil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Yeovil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Yeovil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Yeovil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45407C-5F4D-4DFE-A0EC-B8F5971078F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